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C93E6" w14:textId="274F7922" w:rsidR="00D74210" w:rsidRDefault="00D74210" w:rsidP="00F63E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GODSTONE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fl.1441)</w:t>
      </w:r>
    </w:p>
    <w:p w14:paraId="66B108FA" w14:textId="77777777" w:rsidR="00D74210" w:rsidRDefault="00D74210" w:rsidP="00F63E13">
      <w:pPr>
        <w:pStyle w:val="NoSpacing"/>
        <w:rPr>
          <w:rFonts w:cs="Times New Roman"/>
          <w:szCs w:val="24"/>
        </w:rPr>
      </w:pPr>
    </w:p>
    <w:p w14:paraId="43A9D53C" w14:textId="77777777" w:rsidR="00D74210" w:rsidRDefault="00D74210" w:rsidP="00F63E13">
      <w:pPr>
        <w:pStyle w:val="NoSpacing"/>
        <w:rPr>
          <w:rFonts w:cs="Times New Roman"/>
          <w:szCs w:val="24"/>
        </w:rPr>
      </w:pPr>
    </w:p>
    <w:p w14:paraId="1D07DD5B" w14:textId="7207B449" w:rsidR="00D74210" w:rsidRDefault="00D74210" w:rsidP="00F63E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Feb.1441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Essex.</w:t>
      </w:r>
    </w:p>
    <w:p w14:paraId="7FD65AA5" w14:textId="00793F24" w:rsidR="00D74210" w:rsidRDefault="00D74210" w:rsidP="00F63E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p.165)</w:t>
      </w:r>
    </w:p>
    <w:p w14:paraId="055338BE" w14:textId="77777777" w:rsidR="00D74210" w:rsidRDefault="00D74210" w:rsidP="00F63E13">
      <w:pPr>
        <w:pStyle w:val="NoSpacing"/>
        <w:rPr>
          <w:rFonts w:cs="Times New Roman"/>
          <w:szCs w:val="24"/>
        </w:rPr>
      </w:pPr>
    </w:p>
    <w:p w14:paraId="7E9379EA" w14:textId="77777777" w:rsidR="00D74210" w:rsidRDefault="00D74210" w:rsidP="00F63E13">
      <w:pPr>
        <w:pStyle w:val="NoSpacing"/>
        <w:rPr>
          <w:rFonts w:cs="Times New Roman"/>
          <w:szCs w:val="24"/>
        </w:rPr>
      </w:pPr>
    </w:p>
    <w:p w14:paraId="283B6B43" w14:textId="4D2F18D0" w:rsidR="00D74210" w:rsidRPr="00D74210" w:rsidRDefault="00D74210" w:rsidP="00F63E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July 2023</w:t>
      </w:r>
    </w:p>
    <w:p w14:paraId="42A0A346" w14:textId="77777777" w:rsidR="00F63E13" w:rsidRPr="00F63E13" w:rsidRDefault="00F63E13" w:rsidP="00F63E13">
      <w:pPr>
        <w:pStyle w:val="NoSpacing"/>
        <w:rPr>
          <w:rFonts w:cs="Times New Roman"/>
          <w:szCs w:val="24"/>
        </w:rPr>
      </w:pPr>
    </w:p>
    <w:p w14:paraId="079797EA" w14:textId="150C0029" w:rsidR="00C10951" w:rsidRPr="00C10951" w:rsidRDefault="00C10951" w:rsidP="00C10951">
      <w:pPr>
        <w:pStyle w:val="NoSpacing"/>
        <w:rPr>
          <w:rFonts w:cs="Times New Roman"/>
          <w:szCs w:val="24"/>
        </w:rPr>
      </w:pPr>
    </w:p>
    <w:p w14:paraId="273C98A5" w14:textId="4137DFC9" w:rsidR="00C10951" w:rsidRPr="00C10951" w:rsidRDefault="00C10951" w:rsidP="00C10951">
      <w:pPr>
        <w:pStyle w:val="NoSpacing"/>
        <w:rPr>
          <w:rFonts w:cs="Times New Roman"/>
          <w:szCs w:val="24"/>
        </w:rPr>
      </w:pPr>
    </w:p>
    <w:sectPr w:rsidR="00C10951" w:rsidRPr="00C109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68349" w14:textId="77777777" w:rsidR="003E55CA" w:rsidRDefault="003E55CA" w:rsidP="009139A6">
      <w:r>
        <w:separator/>
      </w:r>
    </w:p>
  </w:endnote>
  <w:endnote w:type="continuationSeparator" w:id="0">
    <w:p w14:paraId="5AF3C02F" w14:textId="77777777" w:rsidR="003E55CA" w:rsidRDefault="003E55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27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1E3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D6A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23764" w14:textId="77777777" w:rsidR="003E55CA" w:rsidRDefault="003E55CA" w:rsidP="009139A6">
      <w:r>
        <w:separator/>
      </w:r>
    </w:p>
  </w:footnote>
  <w:footnote w:type="continuationSeparator" w:id="0">
    <w:p w14:paraId="1F099D0B" w14:textId="77777777" w:rsidR="003E55CA" w:rsidRDefault="003E55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CE3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3A2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01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CA"/>
    <w:rsid w:val="000666E0"/>
    <w:rsid w:val="002510B7"/>
    <w:rsid w:val="003E55CA"/>
    <w:rsid w:val="005826C0"/>
    <w:rsid w:val="005C130B"/>
    <w:rsid w:val="00735136"/>
    <w:rsid w:val="007F3FFE"/>
    <w:rsid w:val="00826F5C"/>
    <w:rsid w:val="009139A6"/>
    <w:rsid w:val="009448BB"/>
    <w:rsid w:val="00947624"/>
    <w:rsid w:val="00A3176C"/>
    <w:rsid w:val="00AE65F8"/>
    <w:rsid w:val="00BA00AB"/>
    <w:rsid w:val="00C10951"/>
    <w:rsid w:val="00CB4ED9"/>
    <w:rsid w:val="00D74210"/>
    <w:rsid w:val="00EB3209"/>
    <w:rsid w:val="00F41096"/>
    <w:rsid w:val="00F5287F"/>
    <w:rsid w:val="00F6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F2659"/>
  <w15:chartTrackingRefBased/>
  <w15:docId w15:val="{6D6FCCCC-BCD6-4C25-AAD3-53A93E24D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45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2023-07-27T19:52:00Z</dcterms:created>
  <dcterms:modified xsi:type="dcterms:W3CDTF">2023-07-27T20:54:00Z</dcterms:modified>
</cp:coreProperties>
</file>